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757" w:rsidRDefault="003E7757" w:rsidP="003C16E6">
      <w:pPr>
        <w:spacing w:after="120"/>
        <w:jc w:val="center"/>
        <w:rPr>
          <w:noProof/>
        </w:rPr>
      </w:pPr>
      <w:r w:rsidRPr="007F16C1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49.5pt;visibility:visible">
            <v:imagedata r:id="rId7" o:title=""/>
          </v:shape>
        </w:pict>
      </w:r>
    </w:p>
    <w:p w:rsidR="003E7757" w:rsidRDefault="003E7757" w:rsidP="003C16E6">
      <w:pPr>
        <w:jc w:val="center"/>
        <w:rPr>
          <w:noProof/>
          <w:sz w:val="24"/>
          <w:szCs w:val="24"/>
        </w:rPr>
      </w:pPr>
      <w:r w:rsidRPr="003C16E6">
        <w:rPr>
          <w:noProof/>
          <w:sz w:val="24"/>
          <w:szCs w:val="24"/>
        </w:rPr>
        <w:t>УКРАЇНА</w:t>
      </w:r>
    </w:p>
    <w:p w:rsidR="003E7757" w:rsidRPr="003C16E6" w:rsidRDefault="003E7757" w:rsidP="003C16E6">
      <w:pPr>
        <w:jc w:val="center"/>
        <w:rPr>
          <w:noProof/>
          <w:sz w:val="16"/>
          <w:szCs w:val="16"/>
        </w:rPr>
      </w:pPr>
    </w:p>
    <w:p w:rsidR="003E7757" w:rsidRDefault="003E7757" w:rsidP="003C16E6">
      <w:pPr>
        <w:jc w:val="center"/>
        <w:rPr>
          <w:szCs w:val="28"/>
        </w:rPr>
      </w:pPr>
      <w:r w:rsidRPr="003C16E6">
        <w:rPr>
          <w:szCs w:val="28"/>
        </w:rPr>
        <w:t xml:space="preserve">ВАЛКІВСЬКА </w:t>
      </w:r>
      <w:r>
        <w:rPr>
          <w:szCs w:val="28"/>
        </w:rPr>
        <w:t>МІСЬКА РАДА</w:t>
      </w:r>
    </w:p>
    <w:p w:rsidR="003E7757" w:rsidRDefault="003E7757" w:rsidP="003C16E6">
      <w:pPr>
        <w:jc w:val="center"/>
        <w:rPr>
          <w:szCs w:val="28"/>
        </w:rPr>
      </w:pPr>
      <w:r>
        <w:rPr>
          <w:szCs w:val="28"/>
        </w:rPr>
        <w:t xml:space="preserve"> БОГОДУХІВСЬКОГО РАЙОНУ ХАРКІВСЬКОЇ ОБЛАСТІ</w:t>
      </w:r>
    </w:p>
    <w:p w:rsidR="003E7757" w:rsidRPr="006D4C62" w:rsidRDefault="003E7757" w:rsidP="003C16E6">
      <w:pPr>
        <w:jc w:val="center"/>
        <w:rPr>
          <w:sz w:val="16"/>
          <w:szCs w:val="16"/>
        </w:rPr>
      </w:pPr>
    </w:p>
    <w:p w:rsidR="003E7757" w:rsidRPr="003C16E6" w:rsidRDefault="003E7757" w:rsidP="003C16E6">
      <w:pPr>
        <w:jc w:val="center"/>
        <w:rPr>
          <w:szCs w:val="28"/>
        </w:rPr>
      </w:pPr>
      <w:r w:rsidRPr="003C16E6">
        <w:rPr>
          <w:szCs w:val="28"/>
        </w:rPr>
        <w:t xml:space="preserve">ВІДДІЛ ОСВІТИ </w:t>
      </w:r>
    </w:p>
    <w:p w:rsidR="003E7757" w:rsidRPr="006D4C62" w:rsidRDefault="003E7757" w:rsidP="003C16E6">
      <w:pPr>
        <w:jc w:val="center"/>
        <w:rPr>
          <w:sz w:val="16"/>
          <w:szCs w:val="16"/>
        </w:rPr>
      </w:pPr>
    </w:p>
    <w:p w:rsidR="003E7757" w:rsidRPr="00E265C4" w:rsidRDefault="003E7757" w:rsidP="003C16E6">
      <w:pPr>
        <w:jc w:val="center"/>
        <w:rPr>
          <w:sz w:val="32"/>
          <w:szCs w:val="32"/>
        </w:rPr>
      </w:pPr>
      <w:r w:rsidRPr="00E265C4">
        <w:rPr>
          <w:sz w:val="32"/>
          <w:szCs w:val="32"/>
        </w:rPr>
        <w:t>НАКАЗ</w:t>
      </w:r>
    </w:p>
    <w:p w:rsidR="003E7757" w:rsidRPr="003C16E6" w:rsidRDefault="003E7757" w:rsidP="003C16E6">
      <w:pPr>
        <w:jc w:val="center"/>
        <w:rPr>
          <w:szCs w:val="28"/>
        </w:rPr>
      </w:pPr>
    </w:p>
    <w:p w:rsidR="003E7757" w:rsidRPr="008A144C" w:rsidRDefault="003E7757" w:rsidP="003C16E6">
      <w:pPr>
        <w:rPr>
          <w:color w:val="FF0000"/>
          <w:sz w:val="16"/>
          <w:szCs w:val="16"/>
        </w:rPr>
      </w:pPr>
    </w:p>
    <w:p w:rsidR="003E7757" w:rsidRDefault="003E7757" w:rsidP="00944ECC">
      <w:pPr>
        <w:jc w:val="both"/>
        <w:rPr>
          <w:bCs w:val="0"/>
        </w:rPr>
      </w:pPr>
      <w:r>
        <w:rPr>
          <w:bCs w:val="0"/>
        </w:rPr>
        <w:t>07.09.2021                                            Валки                                                       № 73</w:t>
      </w:r>
    </w:p>
    <w:p w:rsidR="003E7757" w:rsidRDefault="003E7757" w:rsidP="00944ECC">
      <w:pPr>
        <w:jc w:val="both"/>
      </w:pPr>
    </w:p>
    <w:p w:rsidR="003E7757" w:rsidRDefault="003E7757" w:rsidP="00944ECC">
      <w:pPr>
        <w:jc w:val="both"/>
      </w:pPr>
      <w:r>
        <w:t xml:space="preserve">Про внесення змін до паспортів </w:t>
      </w:r>
    </w:p>
    <w:p w:rsidR="003E7757" w:rsidRDefault="003E7757" w:rsidP="00944ECC">
      <w:pPr>
        <w:jc w:val="both"/>
      </w:pPr>
      <w:r>
        <w:t xml:space="preserve">бюджетних програм на 2021 рік </w:t>
      </w:r>
    </w:p>
    <w:p w:rsidR="003E7757" w:rsidRPr="006E09F1" w:rsidRDefault="003E7757" w:rsidP="00944ECC">
      <w:pPr>
        <w:jc w:val="both"/>
        <w:rPr>
          <w:szCs w:val="28"/>
        </w:rPr>
      </w:pPr>
    </w:p>
    <w:p w:rsidR="003E7757" w:rsidRPr="006E09F1" w:rsidRDefault="003E7757" w:rsidP="00944ECC">
      <w:pPr>
        <w:jc w:val="both"/>
        <w:rPr>
          <w:sz w:val="24"/>
          <w:szCs w:val="24"/>
        </w:rPr>
      </w:pPr>
    </w:p>
    <w:p w:rsidR="003E7757" w:rsidRDefault="003E7757" w:rsidP="00830E4F">
      <w:pPr>
        <w:ind w:firstLine="708"/>
        <w:jc w:val="both"/>
        <w:rPr>
          <w:b w:val="0"/>
        </w:rPr>
      </w:pPr>
    </w:p>
    <w:p w:rsidR="003E7757" w:rsidRDefault="003E7757" w:rsidP="006D75E7">
      <w:pPr>
        <w:spacing w:line="360" w:lineRule="auto"/>
        <w:ind w:firstLine="708"/>
        <w:jc w:val="both"/>
        <w:rPr>
          <w:b w:val="0"/>
        </w:rPr>
      </w:pPr>
      <w:r>
        <w:rPr>
          <w:b w:val="0"/>
        </w:rPr>
        <w:t>На виконання ст.</w:t>
      </w:r>
      <w:r w:rsidRPr="00830E4F">
        <w:rPr>
          <w:b w:val="0"/>
        </w:rPr>
        <w:t>20 Бюджетного Кодексу України, відповідно до Правил складання паспортів бюджетних програм місцевих бюджетів та звітів про їх виконання, затверджених наказ</w:t>
      </w:r>
      <w:r>
        <w:rPr>
          <w:b w:val="0"/>
        </w:rPr>
        <w:t>ами</w:t>
      </w:r>
      <w:r w:rsidRPr="00830E4F">
        <w:rPr>
          <w:b w:val="0"/>
        </w:rPr>
        <w:t xml:space="preserve"> Міністерства фінансів України від 26.08.2014 №</w:t>
      </w:r>
      <w:r>
        <w:rPr>
          <w:b w:val="0"/>
        </w:rPr>
        <w:t xml:space="preserve"> </w:t>
      </w:r>
      <w:r w:rsidRPr="00830E4F">
        <w:rPr>
          <w:b w:val="0"/>
        </w:rPr>
        <w:t>836</w:t>
      </w:r>
      <w:r>
        <w:rPr>
          <w:b w:val="0"/>
        </w:rPr>
        <w:t xml:space="preserve"> </w:t>
      </w:r>
      <w:r w:rsidRPr="0064359B">
        <w:rPr>
          <w:b w:val="0"/>
          <w:szCs w:val="28"/>
        </w:rPr>
        <w:t>«</w:t>
      </w:r>
      <w:r w:rsidRPr="0064359B">
        <w:rPr>
          <w:b w:val="0"/>
          <w:bCs w:val="0"/>
          <w:szCs w:val="28"/>
          <w:shd w:val="clear" w:color="auto" w:fill="FFFFFF"/>
        </w:rPr>
        <w:t>Про деякі питання запровадження програмно-цільового методу складання та виконання місцевих бюджетів»</w:t>
      </w:r>
      <w:r w:rsidRPr="0064359B">
        <w:rPr>
          <w:b w:val="0"/>
        </w:rPr>
        <w:t>,</w:t>
      </w:r>
      <w:r w:rsidRPr="00830E4F">
        <w:rPr>
          <w:b w:val="0"/>
        </w:rPr>
        <w:t xml:space="preserve"> від 10.07.2017</w:t>
      </w:r>
      <w:r>
        <w:rPr>
          <w:b w:val="0"/>
        </w:rPr>
        <w:t xml:space="preserve"> </w:t>
      </w:r>
      <w:r w:rsidRPr="00830E4F">
        <w:rPr>
          <w:b w:val="0"/>
        </w:rPr>
        <w:t xml:space="preserve">№ 992 «Про затвердження Типового переліку бюджетних програм і результативних показників їх виконання для місцевих бюджетів у галузі «Освіта», рішення III сесії </w:t>
      </w:r>
      <w:r>
        <w:rPr>
          <w:b w:val="0"/>
        </w:rPr>
        <w:t xml:space="preserve">Валківської міської ради </w:t>
      </w:r>
      <w:r>
        <w:rPr>
          <w:b w:val="0"/>
          <w:lang w:val="en-US"/>
        </w:rPr>
        <w:t>VIII</w:t>
      </w:r>
      <w:r w:rsidRPr="007E6B66">
        <w:rPr>
          <w:b w:val="0"/>
        </w:rPr>
        <w:t xml:space="preserve"> скликання </w:t>
      </w:r>
      <w:r>
        <w:rPr>
          <w:b w:val="0"/>
        </w:rPr>
        <w:t xml:space="preserve">від 22 грудня </w:t>
      </w:r>
      <w:r w:rsidRPr="00830E4F">
        <w:rPr>
          <w:b w:val="0"/>
        </w:rPr>
        <w:t xml:space="preserve">2020 року </w:t>
      </w:r>
      <w:r>
        <w:rPr>
          <w:b w:val="0"/>
        </w:rPr>
        <w:t>№ 42 «</w:t>
      </w:r>
      <w:r w:rsidRPr="00830E4F">
        <w:rPr>
          <w:b w:val="0"/>
        </w:rPr>
        <w:t xml:space="preserve">Про бюджет Валківської </w:t>
      </w:r>
      <w:r>
        <w:rPr>
          <w:b w:val="0"/>
        </w:rPr>
        <w:t>міської</w:t>
      </w:r>
      <w:r w:rsidRPr="00830E4F">
        <w:rPr>
          <w:b w:val="0"/>
        </w:rPr>
        <w:t xml:space="preserve"> тер</w:t>
      </w:r>
      <w:r>
        <w:rPr>
          <w:b w:val="0"/>
        </w:rPr>
        <w:t>иторіальної громади на 2021 рік»</w:t>
      </w:r>
      <w:r w:rsidRPr="00830E4F">
        <w:rPr>
          <w:b w:val="0"/>
        </w:rPr>
        <w:t xml:space="preserve"> та додатків до нього</w:t>
      </w:r>
      <w:r>
        <w:rPr>
          <w:b w:val="0"/>
        </w:rPr>
        <w:t xml:space="preserve"> (зі змінами), </w:t>
      </w:r>
      <w:r w:rsidRPr="00830E4F">
        <w:rPr>
          <w:b w:val="0"/>
        </w:rPr>
        <w:t xml:space="preserve">рішення </w:t>
      </w:r>
      <w:r>
        <w:rPr>
          <w:b w:val="0"/>
          <w:lang w:val="en-US"/>
        </w:rPr>
        <w:t>V</w:t>
      </w:r>
      <w:r w:rsidRPr="00830E4F">
        <w:rPr>
          <w:b w:val="0"/>
        </w:rPr>
        <w:t xml:space="preserve"> сесії </w:t>
      </w:r>
      <w:r>
        <w:rPr>
          <w:b w:val="0"/>
        </w:rPr>
        <w:t xml:space="preserve">Валківської міської ради </w:t>
      </w:r>
      <w:r>
        <w:rPr>
          <w:b w:val="0"/>
          <w:lang w:val="en-US"/>
        </w:rPr>
        <w:t>VIII</w:t>
      </w:r>
      <w:r w:rsidRPr="007E6B66">
        <w:rPr>
          <w:b w:val="0"/>
        </w:rPr>
        <w:t xml:space="preserve"> скликання </w:t>
      </w:r>
      <w:r w:rsidRPr="00830E4F">
        <w:rPr>
          <w:b w:val="0"/>
        </w:rPr>
        <w:t xml:space="preserve">від </w:t>
      </w:r>
      <w:r>
        <w:rPr>
          <w:b w:val="0"/>
        </w:rPr>
        <w:t xml:space="preserve">18 лютого </w:t>
      </w:r>
      <w:r w:rsidRPr="00830E4F">
        <w:rPr>
          <w:b w:val="0"/>
        </w:rPr>
        <w:t>202</w:t>
      </w:r>
      <w:r>
        <w:rPr>
          <w:b w:val="0"/>
        </w:rPr>
        <w:t>1</w:t>
      </w:r>
      <w:r w:rsidRPr="00830E4F">
        <w:rPr>
          <w:b w:val="0"/>
        </w:rPr>
        <w:t xml:space="preserve"> року</w:t>
      </w:r>
      <w:r>
        <w:rPr>
          <w:b w:val="0"/>
        </w:rPr>
        <w:t xml:space="preserve"> № 183</w:t>
      </w:r>
      <w:r w:rsidRPr="00830E4F">
        <w:rPr>
          <w:b w:val="0"/>
        </w:rPr>
        <w:t xml:space="preserve"> </w:t>
      </w:r>
      <w:r>
        <w:rPr>
          <w:b w:val="0"/>
        </w:rPr>
        <w:t>«</w:t>
      </w:r>
      <w:r w:rsidRPr="00830E4F">
        <w:rPr>
          <w:b w:val="0"/>
        </w:rPr>
        <w:t>Про</w:t>
      </w:r>
      <w:r>
        <w:rPr>
          <w:b w:val="0"/>
        </w:rPr>
        <w:t xml:space="preserve"> внесення змін до рішення</w:t>
      </w:r>
      <w:r w:rsidRPr="00775BA9">
        <w:rPr>
          <w:b w:val="0"/>
        </w:rPr>
        <w:t xml:space="preserve"> </w:t>
      </w:r>
      <w:r w:rsidRPr="00830E4F">
        <w:rPr>
          <w:b w:val="0"/>
        </w:rPr>
        <w:t xml:space="preserve">III сесії </w:t>
      </w:r>
      <w:r>
        <w:rPr>
          <w:b w:val="0"/>
          <w:lang w:val="en-US"/>
        </w:rPr>
        <w:t>VIII</w:t>
      </w:r>
      <w:r w:rsidRPr="007E6B66">
        <w:rPr>
          <w:b w:val="0"/>
        </w:rPr>
        <w:t xml:space="preserve"> скликання </w:t>
      </w:r>
      <w:r>
        <w:rPr>
          <w:b w:val="0"/>
        </w:rPr>
        <w:t xml:space="preserve">Валківської міської ради </w:t>
      </w:r>
      <w:r w:rsidRPr="00830E4F">
        <w:rPr>
          <w:b w:val="0"/>
        </w:rPr>
        <w:t>від 22</w:t>
      </w:r>
      <w:r>
        <w:rPr>
          <w:b w:val="0"/>
        </w:rPr>
        <w:t xml:space="preserve"> грудня </w:t>
      </w:r>
      <w:r w:rsidRPr="00830E4F">
        <w:rPr>
          <w:b w:val="0"/>
        </w:rPr>
        <w:t xml:space="preserve">2020 року </w:t>
      </w:r>
      <w:r>
        <w:rPr>
          <w:b w:val="0"/>
        </w:rPr>
        <w:t>№ 42 «</w:t>
      </w:r>
      <w:r w:rsidRPr="00830E4F">
        <w:rPr>
          <w:b w:val="0"/>
        </w:rPr>
        <w:t xml:space="preserve">Про бюджет Валківської </w:t>
      </w:r>
      <w:r>
        <w:rPr>
          <w:b w:val="0"/>
        </w:rPr>
        <w:t>міської</w:t>
      </w:r>
      <w:r w:rsidRPr="00830E4F">
        <w:rPr>
          <w:b w:val="0"/>
        </w:rPr>
        <w:t xml:space="preserve"> територіальної громади на</w:t>
      </w:r>
      <w:r>
        <w:rPr>
          <w:b w:val="0"/>
        </w:rPr>
        <w:t xml:space="preserve"> 2021 рік» та додатків до нього,</w:t>
      </w:r>
      <w:r w:rsidRPr="00123499">
        <w:rPr>
          <w:b w:val="0"/>
        </w:rPr>
        <w:t xml:space="preserve"> </w:t>
      </w:r>
      <w:r w:rsidRPr="00830E4F">
        <w:rPr>
          <w:b w:val="0"/>
        </w:rPr>
        <w:t xml:space="preserve">рішення </w:t>
      </w:r>
      <w:r>
        <w:rPr>
          <w:b w:val="0"/>
          <w:lang w:val="en-US"/>
        </w:rPr>
        <w:t>V</w:t>
      </w:r>
      <w:r>
        <w:rPr>
          <w:b w:val="0"/>
        </w:rPr>
        <w:t>І</w:t>
      </w:r>
      <w:r w:rsidRPr="00830E4F">
        <w:rPr>
          <w:b w:val="0"/>
        </w:rPr>
        <w:t xml:space="preserve"> сесії </w:t>
      </w:r>
      <w:r>
        <w:rPr>
          <w:b w:val="0"/>
        </w:rPr>
        <w:t xml:space="preserve">Валківської міської ради </w:t>
      </w:r>
      <w:r>
        <w:rPr>
          <w:b w:val="0"/>
          <w:lang w:val="en-US"/>
        </w:rPr>
        <w:t>VIII</w:t>
      </w:r>
      <w:r w:rsidRPr="007E6B66">
        <w:rPr>
          <w:b w:val="0"/>
        </w:rPr>
        <w:t xml:space="preserve"> скликання </w:t>
      </w:r>
      <w:r w:rsidRPr="00830E4F">
        <w:rPr>
          <w:b w:val="0"/>
        </w:rPr>
        <w:t xml:space="preserve">від </w:t>
      </w:r>
      <w:r>
        <w:rPr>
          <w:b w:val="0"/>
        </w:rPr>
        <w:t xml:space="preserve">25 березня </w:t>
      </w:r>
      <w:r w:rsidRPr="00830E4F">
        <w:rPr>
          <w:b w:val="0"/>
        </w:rPr>
        <w:t>202</w:t>
      </w:r>
      <w:r>
        <w:rPr>
          <w:b w:val="0"/>
        </w:rPr>
        <w:t>1</w:t>
      </w:r>
      <w:r w:rsidRPr="00830E4F">
        <w:rPr>
          <w:b w:val="0"/>
        </w:rPr>
        <w:t xml:space="preserve"> року</w:t>
      </w:r>
      <w:r>
        <w:rPr>
          <w:b w:val="0"/>
        </w:rPr>
        <w:t xml:space="preserve"> № 243</w:t>
      </w:r>
      <w:r w:rsidRPr="00830E4F">
        <w:rPr>
          <w:b w:val="0"/>
        </w:rPr>
        <w:t xml:space="preserve"> </w:t>
      </w:r>
      <w:r>
        <w:rPr>
          <w:b w:val="0"/>
        </w:rPr>
        <w:t>«</w:t>
      </w:r>
      <w:r w:rsidRPr="00830E4F">
        <w:rPr>
          <w:b w:val="0"/>
        </w:rPr>
        <w:t>Про</w:t>
      </w:r>
      <w:r>
        <w:rPr>
          <w:b w:val="0"/>
        </w:rPr>
        <w:t xml:space="preserve"> внесення змін до рішення</w:t>
      </w:r>
      <w:r w:rsidRPr="00775BA9">
        <w:rPr>
          <w:b w:val="0"/>
        </w:rPr>
        <w:t xml:space="preserve"> </w:t>
      </w:r>
      <w:r w:rsidRPr="00830E4F">
        <w:rPr>
          <w:b w:val="0"/>
        </w:rPr>
        <w:t xml:space="preserve">III сесії </w:t>
      </w:r>
      <w:r>
        <w:rPr>
          <w:b w:val="0"/>
          <w:lang w:val="en-US"/>
        </w:rPr>
        <w:t>VIII</w:t>
      </w:r>
      <w:r w:rsidRPr="007E6B66">
        <w:rPr>
          <w:b w:val="0"/>
        </w:rPr>
        <w:t xml:space="preserve"> скликання </w:t>
      </w:r>
      <w:r>
        <w:rPr>
          <w:b w:val="0"/>
        </w:rPr>
        <w:t xml:space="preserve">Валківської міської ради </w:t>
      </w:r>
      <w:r w:rsidRPr="00830E4F">
        <w:rPr>
          <w:b w:val="0"/>
        </w:rPr>
        <w:t>від 22</w:t>
      </w:r>
      <w:r>
        <w:rPr>
          <w:b w:val="0"/>
        </w:rPr>
        <w:t xml:space="preserve"> грудня </w:t>
      </w:r>
      <w:r w:rsidRPr="00830E4F">
        <w:rPr>
          <w:b w:val="0"/>
        </w:rPr>
        <w:t xml:space="preserve">2020 року </w:t>
      </w:r>
      <w:r>
        <w:rPr>
          <w:b w:val="0"/>
        </w:rPr>
        <w:t>№ 42 «</w:t>
      </w:r>
      <w:r w:rsidRPr="00830E4F">
        <w:rPr>
          <w:b w:val="0"/>
        </w:rPr>
        <w:t xml:space="preserve">Про бюджет Валківської </w:t>
      </w:r>
      <w:r>
        <w:rPr>
          <w:b w:val="0"/>
        </w:rPr>
        <w:t>міської</w:t>
      </w:r>
      <w:r w:rsidRPr="00830E4F">
        <w:rPr>
          <w:b w:val="0"/>
        </w:rPr>
        <w:t xml:space="preserve"> територіальної громади на</w:t>
      </w:r>
      <w:r>
        <w:rPr>
          <w:b w:val="0"/>
        </w:rPr>
        <w:t xml:space="preserve"> 2021 рік» та додатків до нього, </w:t>
      </w:r>
      <w:r w:rsidRPr="00830E4F">
        <w:rPr>
          <w:b w:val="0"/>
        </w:rPr>
        <w:t xml:space="preserve">рішення </w:t>
      </w:r>
      <w:r>
        <w:rPr>
          <w:b w:val="0"/>
          <w:lang w:val="en-US"/>
        </w:rPr>
        <w:t>V</w:t>
      </w:r>
      <w:r>
        <w:rPr>
          <w:b w:val="0"/>
        </w:rPr>
        <w:t>ІІ</w:t>
      </w:r>
      <w:r w:rsidRPr="00830E4F">
        <w:rPr>
          <w:b w:val="0"/>
        </w:rPr>
        <w:t xml:space="preserve"> сесії </w:t>
      </w:r>
      <w:r>
        <w:rPr>
          <w:b w:val="0"/>
        </w:rPr>
        <w:t xml:space="preserve">Валківської міської ради </w:t>
      </w:r>
      <w:r>
        <w:rPr>
          <w:b w:val="0"/>
          <w:lang w:val="en-US"/>
        </w:rPr>
        <w:t>VIII</w:t>
      </w:r>
      <w:r w:rsidRPr="007E6B66">
        <w:rPr>
          <w:b w:val="0"/>
        </w:rPr>
        <w:t xml:space="preserve"> скликання </w:t>
      </w:r>
      <w:r w:rsidRPr="00830E4F">
        <w:rPr>
          <w:b w:val="0"/>
        </w:rPr>
        <w:t xml:space="preserve">від </w:t>
      </w:r>
      <w:r>
        <w:rPr>
          <w:b w:val="0"/>
        </w:rPr>
        <w:t xml:space="preserve">21 квітня </w:t>
      </w:r>
      <w:r w:rsidRPr="00830E4F">
        <w:rPr>
          <w:b w:val="0"/>
        </w:rPr>
        <w:t>202</w:t>
      </w:r>
      <w:r>
        <w:rPr>
          <w:b w:val="0"/>
        </w:rPr>
        <w:t>1 </w:t>
      </w:r>
      <w:r w:rsidRPr="00830E4F">
        <w:rPr>
          <w:b w:val="0"/>
        </w:rPr>
        <w:t>року</w:t>
      </w:r>
      <w:r>
        <w:rPr>
          <w:b w:val="0"/>
        </w:rPr>
        <w:t xml:space="preserve"> № 288</w:t>
      </w:r>
      <w:r w:rsidRPr="00830E4F">
        <w:rPr>
          <w:b w:val="0"/>
        </w:rPr>
        <w:t xml:space="preserve"> </w:t>
      </w:r>
      <w:r>
        <w:rPr>
          <w:b w:val="0"/>
        </w:rPr>
        <w:t>«</w:t>
      </w:r>
      <w:r w:rsidRPr="00830E4F">
        <w:rPr>
          <w:b w:val="0"/>
        </w:rPr>
        <w:t>Про</w:t>
      </w:r>
      <w:r>
        <w:rPr>
          <w:b w:val="0"/>
        </w:rPr>
        <w:t xml:space="preserve"> внесення змін до рішення</w:t>
      </w:r>
      <w:r w:rsidRPr="00775BA9">
        <w:rPr>
          <w:b w:val="0"/>
        </w:rPr>
        <w:t xml:space="preserve"> </w:t>
      </w:r>
      <w:r w:rsidRPr="00830E4F">
        <w:rPr>
          <w:b w:val="0"/>
        </w:rPr>
        <w:t xml:space="preserve">III сесії </w:t>
      </w:r>
      <w:r>
        <w:rPr>
          <w:b w:val="0"/>
          <w:lang w:val="en-US"/>
        </w:rPr>
        <w:t>VIII</w:t>
      </w:r>
      <w:r w:rsidRPr="007E6B66">
        <w:rPr>
          <w:b w:val="0"/>
        </w:rPr>
        <w:t xml:space="preserve"> скликання </w:t>
      </w:r>
      <w:r>
        <w:rPr>
          <w:b w:val="0"/>
        </w:rPr>
        <w:t xml:space="preserve">Валківської міської ради </w:t>
      </w:r>
      <w:r w:rsidRPr="00830E4F">
        <w:rPr>
          <w:b w:val="0"/>
        </w:rPr>
        <w:t>від 22</w:t>
      </w:r>
      <w:r>
        <w:rPr>
          <w:b w:val="0"/>
        </w:rPr>
        <w:t xml:space="preserve"> грудня </w:t>
      </w:r>
      <w:r w:rsidRPr="00830E4F">
        <w:rPr>
          <w:b w:val="0"/>
        </w:rPr>
        <w:t xml:space="preserve">2020 року </w:t>
      </w:r>
      <w:r>
        <w:rPr>
          <w:b w:val="0"/>
        </w:rPr>
        <w:t>№ 42 «</w:t>
      </w:r>
      <w:r w:rsidRPr="00830E4F">
        <w:rPr>
          <w:b w:val="0"/>
        </w:rPr>
        <w:t xml:space="preserve">Про бюджет Валківської </w:t>
      </w:r>
      <w:r>
        <w:rPr>
          <w:b w:val="0"/>
        </w:rPr>
        <w:t>міської</w:t>
      </w:r>
      <w:r w:rsidRPr="00830E4F">
        <w:rPr>
          <w:b w:val="0"/>
        </w:rPr>
        <w:t xml:space="preserve"> територіальної громади на</w:t>
      </w:r>
      <w:r>
        <w:rPr>
          <w:b w:val="0"/>
        </w:rPr>
        <w:t xml:space="preserve"> 2021 рік» та додатків до нього  (зі змінами), </w:t>
      </w:r>
      <w:r w:rsidRPr="00AF2A7C">
        <w:rPr>
          <w:b w:val="0"/>
        </w:rPr>
        <w:t>рішення VІІІ сесії Валківської міської ради VIII скликання від 21</w:t>
      </w:r>
      <w:r>
        <w:rPr>
          <w:b w:val="0"/>
        </w:rPr>
        <w:t> </w:t>
      </w:r>
      <w:r w:rsidRPr="00AF2A7C">
        <w:rPr>
          <w:b w:val="0"/>
        </w:rPr>
        <w:t>травня 2021 року № 300 «Про внесення змін до рішення III сесії VIII скликання Валківської міської ради від 22 грудня 2020 року № 42 «Про бюджет Валківської міської територіальної громади на 2021 рік» та додатків до нього</w:t>
      </w:r>
      <w:r>
        <w:rPr>
          <w:b w:val="0"/>
        </w:rPr>
        <w:t xml:space="preserve"> </w:t>
      </w:r>
      <w:r w:rsidRPr="00AF2A7C">
        <w:rPr>
          <w:b w:val="0"/>
        </w:rPr>
        <w:t xml:space="preserve"> (зі змінами)</w:t>
      </w:r>
      <w:r>
        <w:rPr>
          <w:b w:val="0"/>
        </w:rPr>
        <w:t xml:space="preserve">, </w:t>
      </w:r>
      <w:r w:rsidRPr="00AF2A7C">
        <w:rPr>
          <w:b w:val="0"/>
        </w:rPr>
        <w:t xml:space="preserve">рішення </w:t>
      </w:r>
      <w:r>
        <w:rPr>
          <w:b w:val="0"/>
        </w:rPr>
        <w:t>Х</w:t>
      </w:r>
      <w:r w:rsidRPr="00AF2A7C">
        <w:rPr>
          <w:b w:val="0"/>
        </w:rPr>
        <w:t xml:space="preserve"> сесії Валківської міської ради VIII скликання від 2</w:t>
      </w:r>
      <w:r>
        <w:rPr>
          <w:b w:val="0"/>
        </w:rPr>
        <w:t>5 чер</w:t>
      </w:r>
      <w:r w:rsidRPr="00AF2A7C">
        <w:rPr>
          <w:b w:val="0"/>
        </w:rPr>
        <w:t>вня 2021 року № 3</w:t>
      </w:r>
      <w:r>
        <w:rPr>
          <w:b w:val="0"/>
        </w:rPr>
        <w:t>65</w:t>
      </w:r>
      <w:r w:rsidRPr="00AF2A7C">
        <w:rPr>
          <w:b w:val="0"/>
        </w:rPr>
        <w:t xml:space="preserve"> «Про внесення змін до рішення III сесії VIII скликання Валківської міської ради від 22 грудня 2020 року № 42 «Про бюджет Валківської міської територіальної громади на 2021 рік» та додатків до нього </w:t>
      </w:r>
      <w:r>
        <w:rPr>
          <w:b w:val="0"/>
        </w:rPr>
        <w:t xml:space="preserve"> </w:t>
      </w:r>
      <w:r w:rsidRPr="00AF2A7C">
        <w:rPr>
          <w:b w:val="0"/>
        </w:rPr>
        <w:t>(зі змінами)</w:t>
      </w:r>
      <w:r>
        <w:rPr>
          <w:b w:val="0"/>
        </w:rPr>
        <w:t xml:space="preserve">, </w:t>
      </w:r>
      <w:r w:rsidRPr="006E09F1">
        <w:rPr>
          <w:b w:val="0"/>
        </w:rPr>
        <w:t xml:space="preserve">рішення ХІ сесії Валківської міської ради VIII скликання від 15 липня 2021 року № 317 «Про внесення змін до рішення III сесії VIII скликання Валківської міської ради від 22 грудня 2020 року № 42 «Про бюджет Валківської міської територіальної громади на 2021 рік» та додатків до нього </w:t>
      </w:r>
      <w:r>
        <w:rPr>
          <w:b w:val="0"/>
        </w:rPr>
        <w:t xml:space="preserve"> </w:t>
      </w:r>
      <w:r w:rsidRPr="006E09F1">
        <w:rPr>
          <w:b w:val="0"/>
        </w:rPr>
        <w:t>(зі змінами)</w:t>
      </w:r>
      <w:r>
        <w:rPr>
          <w:b w:val="0"/>
        </w:rPr>
        <w:t xml:space="preserve">, </w:t>
      </w:r>
      <w:r w:rsidRPr="006E09F1">
        <w:rPr>
          <w:b w:val="0"/>
        </w:rPr>
        <w:t>рішення ХІ</w:t>
      </w:r>
      <w:r>
        <w:rPr>
          <w:b w:val="0"/>
        </w:rPr>
        <w:t>І</w:t>
      </w:r>
      <w:r w:rsidRPr="006E09F1">
        <w:rPr>
          <w:b w:val="0"/>
        </w:rPr>
        <w:t xml:space="preserve"> сесії Валківської міської ради VIII скликання від </w:t>
      </w:r>
      <w:r>
        <w:rPr>
          <w:b w:val="0"/>
        </w:rPr>
        <w:t>06</w:t>
      </w:r>
      <w:r w:rsidRPr="006E09F1">
        <w:rPr>
          <w:b w:val="0"/>
        </w:rPr>
        <w:t xml:space="preserve"> </w:t>
      </w:r>
      <w:r>
        <w:rPr>
          <w:b w:val="0"/>
        </w:rPr>
        <w:t>серп</w:t>
      </w:r>
      <w:r w:rsidRPr="006E09F1">
        <w:rPr>
          <w:b w:val="0"/>
        </w:rPr>
        <w:t xml:space="preserve">ня 2021 року № </w:t>
      </w:r>
      <w:r>
        <w:rPr>
          <w:b w:val="0"/>
        </w:rPr>
        <w:t>447</w:t>
      </w:r>
      <w:r w:rsidRPr="006E09F1">
        <w:rPr>
          <w:b w:val="0"/>
        </w:rPr>
        <w:t xml:space="preserve"> «Про внесення змін до рішення III сесії VIII скликання Валківської міської ради від 22 грудня 2020 року № 42 «Про бюджет Валківської міської територіальної громади на 2021 рік» та додатків до нього </w:t>
      </w:r>
      <w:r>
        <w:rPr>
          <w:b w:val="0"/>
        </w:rPr>
        <w:t xml:space="preserve"> </w:t>
      </w:r>
      <w:r w:rsidRPr="006E09F1">
        <w:rPr>
          <w:b w:val="0"/>
        </w:rPr>
        <w:t>(зі змінами)</w:t>
      </w:r>
      <w:r>
        <w:rPr>
          <w:b w:val="0"/>
        </w:rPr>
        <w:t>,</w:t>
      </w:r>
      <w:r w:rsidRPr="00FE4022">
        <w:rPr>
          <w:b w:val="0"/>
        </w:rPr>
        <w:t xml:space="preserve"> </w:t>
      </w:r>
      <w:r w:rsidRPr="006E09F1">
        <w:rPr>
          <w:b w:val="0"/>
        </w:rPr>
        <w:t>рішення ХІ</w:t>
      </w:r>
      <w:r>
        <w:rPr>
          <w:b w:val="0"/>
        </w:rPr>
        <w:t>ІІ</w:t>
      </w:r>
      <w:r w:rsidRPr="006E09F1">
        <w:rPr>
          <w:b w:val="0"/>
        </w:rPr>
        <w:t xml:space="preserve"> сесії Валківської міської ради VIII скликання від </w:t>
      </w:r>
      <w:r>
        <w:rPr>
          <w:b w:val="0"/>
        </w:rPr>
        <w:t>28</w:t>
      </w:r>
      <w:r w:rsidRPr="006E09F1">
        <w:rPr>
          <w:b w:val="0"/>
        </w:rPr>
        <w:t xml:space="preserve"> </w:t>
      </w:r>
      <w:r>
        <w:rPr>
          <w:b w:val="0"/>
        </w:rPr>
        <w:t>серп</w:t>
      </w:r>
      <w:r w:rsidRPr="006E09F1">
        <w:rPr>
          <w:b w:val="0"/>
        </w:rPr>
        <w:t xml:space="preserve">ня 2021 року № </w:t>
      </w:r>
      <w:r>
        <w:rPr>
          <w:b w:val="0"/>
        </w:rPr>
        <w:t>470</w:t>
      </w:r>
      <w:r w:rsidRPr="006E09F1">
        <w:rPr>
          <w:b w:val="0"/>
        </w:rPr>
        <w:t xml:space="preserve"> «Про внесення змін до рішення III сесії VIII скликання Валківської міської ради від 22 грудня 2020 року № 42 «Про бюджет Валківської міської територіальної громади на 2021 рік» та додатків до нього</w:t>
      </w:r>
      <w:r>
        <w:rPr>
          <w:b w:val="0"/>
        </w:rPr>
        <w:t xml:space="preserve">  </w:t>
      </w:r>
      <w:r w:rsidRPr="006E09F1">
        <w:rPr>
          <w:b w:val="0"/>
        </w:rPr>
        <w:t>(зі змінами)</w:t>
      </w:r>
    </w:p>
    <w:p w:rsidR="003E7757" w:rsidRPr="006D75E7" w:rsidRDefault="003E7757" w:rsidP="006D75E7">
      <w:pPr>
        <w:spacing w:line="360" w:lineRule="auto"/>
        <w:ind w:firstLine="708"/>
        <w:jc w:val="both"/>
        <w:rPr>
          <w:b w:val="0"/>
          <w:sz w:val="16"/>
          <w:szCs w:val="16"/>
        </w:rPr>
      </w:pPr>
    </w:p>
    <w:p w:rsidR="003E7757" w:rsidRPr="006D4C62" w:rsidRDefault="003E7757" w:rsidP="006D4C62">
      <w:pPr>
        <w:spacing w:line="360" w:lineRule="auto"/>
        <w:jc w:val="both"/>
        <w:rPr>
          <w:b w:val="0"/>
        </w:rPr>
      </w:pPr>
      <w:r>
        <w:rPr>
          <w:b w:val="0"/>
        </w:rPr>
        <w:t>НАКАЗУЮ:</w:t>
      </w:r>
    </w:p>
    <w:p w:rsidR="003E7757" w:rsidRDefault="003E7757" w:rsidP="006D75E7">
      <w:pPr>
        <w:spacing w:line="360" w:lineRule="auto"/>
        <w:jc w:val="both"/>
        <w:rPr>
          <w:b w:val="0"/>
        </w:rPr>
      </w:pPr>
      <w:r w:rsidRPr="00697C12">
        <w:rPr>
          <w:b w:val="0"/>
        </w:rPr>
        <w:t>1.</w:t>
      </w:r>
      <w:r>
        <w:rPr>
          <w:b w:val="0"/>
        </w:rPr>
        <w:t xml:space="preserve"> Внести зміни до</w:t>
      </w:r>
      <w:r w:rsidRPr="00697C12">
        <w:rPr>
          <w:b w:val="0"/>
        </w:rPr>
        <w:t xml:space="preserve"> паспорт</w:t>
      </w:r>
      <w:r>
        <w:rPr>
          <w:b w:val="0"/>
        </w:rPr>
        <w:t>у</w:t>
      </w:r>
      <w:r w:rsidRPr="00697C12">
        <w:rPr>
          <w:b w:val="0"/>
        </w:rPr>
        <w:t xml:space="preserve"> бюджетн</w:t>
      </w:r>
      <w:r>
        <w:rPr>
          <w:b w:val="0"/>
        </w:rPr>
        <w:t>ої</w:t>
      </w:r>
      <w:r w:rsidRPr="00697C12">
        <w:rPr>
          <w:b w:val="0"/>
        </w:rPr>
        <w:t xml:space="preserve"> програм</w:t>
      </w:r>
      <w:r>
        <w:rPr>
          <w:b w:val="0"/>
        </w:rPr>
        <w:t>и</w:t>
      </w:r>
      <w:r w:rsidRPr="00697C12">
        <w:rPr>
          <w:b w:val="0"/>
        </w:rPr>
        <w:t xml:space="preserve"> на 2021 рік </w:t>
      </w:r>
      <w:r>
        <w:rPr>
          <w:b w:val="0"/>
        </w:rPr>
        <w:t>в</w:t>
      </w:r>
      <w:r w:rsidRPr="00697C12">
        <w:rPr>
          <w:b w:val="0"/>
        </w:rPr>
        <w:t>ідділу освіти Валківської міської ради за кодами програмної класифікації видатків та кредитування бюджетів:</w:t>
      </w:r>
    </w:p>
    <w:p w:rsidR="003E7757" w:rsidRDefault="003E7757" w:rsidP="006E09F1">
      <w:pPr>
        <w:spacing w:line="360" w:lineRule="auto"/>
        <w:jc w:val="both"/>
        <w:rPr>
          <w:b w:val="0"/>
        </w:rPr>
      </w:pPr>
      <w:r w:rsidRPr="00697C12">
        <w:rPr>
          <w:b w:val="0"/>
        </w:rPr>
        <w:t>- КПКВК</w:t>
      </w:r>
      <w:r>
        <w:rPr>
          <w:b w:val="0"/>
        </w:rPr>
        <w:t>МБ</w:t>
      </w:r>
      <w:r w:rsidRPr="00697C12">
        <w:rPr>
          <w:b w:val="0"/>
        </w:rPr>
        <w:t xml:space="preserve"> 061</w:t>
      </w:r>
      <w:r>
        <w:rPr>
          <w:b w:val="0"/>
        </w:rPr>
        <w:t>1181</w:t>
      </w:r>
      <w:r w:rsidRPr="00697C12">
        <w:rPr>
          <w:b w:val="0"/>
        </w:rPr>
        <w:t xml:space="preserve"> «</w:t>
      </w:r>
      <w:r w:rsidRPr="00FE4022">
        <w:rPr>
          <w:b w:val="0"/>
        </w:rPr>
        <w:t xml:space="preserve">Співфінансування заходів, що реалізуються за рахунок субвенції з державного бюджету місцевим бюджетам на забезпечення якісної, сучасної та доступної загальної середньої освіти </w:t>
      </w:r>
      <w:r>
        <w:rPr>
          <w:b w:val="0"/>
        </w:rPr>
        <w:t>«</w:t>
      </w:r>
      <w:r w:rsidRPr="00FE4022">
        <w:rPr>
          <w:b w:val="0"/>
        </w:rPr>
        <w:t>Нова українська школа</w:t>
      </w:r>
      <w:r>
        <w:rPr>
          <w:b w:val="0"/>
        </w:rPr>
        <w:t>».</w:t>
      </w:r>
    </w:p>
    <w:p w:rsidR="003E7757" w:rsidRDefault="003E7757" w:rsidP="006D75E7">
      <w:pPr>
        <w:spacing w:line="360" w:lineRule="auto"/>
        <w:rPr>
          <w:b w:val="0"/>
        </w:rPr>
      </w:pPr>
    </w:p>
    <w:p w:rsidR="003E7757" w:rsidRPr="00697C12" w:rsidRDefault="003E7757" w:rsidP="006D75E7">
      <w:pPr>
        <w:spacing w:line="360" w:lineRule="auto"/>
        <w:rPr>
          <w:b w:val="0"/>
        </w:rPr>
      </w:pPr>
      <w:r w:rsidRPr="00697C12">
        <w:rPr>
          <w:b w:val="0"/>
        </w:rPr>
        <w:t>2. Контроль за виконанням даного наказу залишаю за собою</w:t>
      </w:r>
      <w:r>
        <w:rPr>
          <w:b w:val="0"/>
        </w:rPr>
        <w:t>.</w:t>
      </w:r>
    </w:p>
    <w:p w:rsidR="003E7757" w:rsidRPr="006E09F1" w:rsidRDefault="003E7757" w:rsidP="006E09F1">
      <w:pPr>
        <w:jc w:val="both"/>
        <w:rPr>
          <w:sz w:val="24"/>
          <w:szCs w:val="24"/>
        </w:rPr>
      </w:pPr>
    </w:p>
    <w:p w:rsidR="003E7757" w:rsidRPr="006E09F1" w:rsidRDefault="003E7757" w:rsidP="006E09F1">
      <w:pPr>
        <w:jc w:val="both"/>
        <w:rPr>
          <w:sz w:val="24"/>
          <w:szCs w:val="24"/>
        </w:rPr>
      </w:pPr>
    </w:p>
    <w:p w:rsidR="003E7757" w:rsidRPr="007C0490" w:rsidRDefault="003E7757" w:rsidP="00004014">
      <w:pPr>
        <w:jc w:val="both"/>
        <w:rPr>
          <w:b w:val="0"/>
          <w:bCs w:val="0"/>
        </w:rPr>
      </w:pPr>
      <w:r>
        <w:rPr>
          <w:b w:val="0"/>
          <w:bCs w:val="0"/>
        </w:rPr>
        <w:t>Н</w:t>
      </w:r>
      <w:r w:rsidRPr="007C0490">
        <w:rPr>
          <w:b w:val="0"/>
          <w:bCs w:val="0"/>
        </w:rPr>
        <w:t>ачальник</w:t>
      </w:r>
      <w:r>
        <w:rPr>
          <w:b w:val="0"/>
          <w:bCs w:val="0"/>
        </w:rPr>
        <w:t xml:space="preserve"> </w:t>
      </w:r>
      <w:r w:rsidRPr="007C0490">
        <w:rPr>
          <w:b w:val="0"/>
          <w:bCs w:val="0"/>
        </w:rPr>
        <w:t xml:space="preserve"> відділу освіти                 </w:t>
      </w:r>
      <w:r>
        <w:rPr>
          <w:b w:val="0"/>
          <w:bCs w:val="0"/>
        </w:rPr>
        <w:t xml:space="preserve">                          </w:t>
      </w:r>
      <w:r w:rsidRPr="007C0490">
        <w:rPr>
          <w:b w:val="0"/>
          <w:bCs w:val="0"/>
        </w:rPr>
        <w:t xml:space="preserve">  </w:t>
      </w:r>
      <w:r>
        <w:rPr>
          <w:b w:val="0"/>
          <w:bCs w:val="0"/>
        </w:rPr>
        <w:t>Іван ГОРОШКО</w:t>
      </w:r>
    </w:p>
    <w:p w:rsidR="003E7757" w:rsidRPr="006E09F1" w:rsidRDefault="003E7757" w:rsidP="00004014">
      <w:pPr>
        <w:spacing w:line="360" w:lineRule="auto"/>
        <w:jc w:val="both"/>
        <w:rPr>
          <w:sz w:val="24"/>
          <w:szCs w:val="24"/>
        </w:rPr>
      </w:pPr>
      <w:r>
        <w:t xml:space="preserve">                                 </w:t>
      </w:r>
    </w:p>
    <w:p w:rsidR="003E7757" w:rsidRDefault="003E7757" w:rsidP="00617A32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Юлія Власенко (05753) 5 11 30</w:t>
      </w:r>
    </w:p>
    <w:p w:rsidR="003E7757" w:rsidRDefault="003E7757" w:rsidP="00617A32">
      <w:pPr>
        <w:rPr>
          <w:b w:val="0"/>
          <w:sz w:val="24"/>
          <w:szCs w:val="24"/>
        </w:rPr>
      </w:pPr>
    </w:p>
    <w:p w:rsidR="003E7757" w:rsidRPr="003A1D06" w:rsidRDefault="003E7757" w:rsidP="00617A32">
      <w:pPr>
        <w:rPr>
          <w:b w:val="0"/>
          <w:sz w:val="24"/>
          <w:szCs w:val="24"/>
        </w:rPr>
      </w:pPr>
    </w:p>
    <w:p w:rsidR="003E7757" w:rsidRDefault="003E7757" w:rsidP="003A1D06">
      <w:pPr>
        <w:rPr>
          <w:b w:val="0"/>
          <w:color w:val="000000"/>
          <w:szCs w:val="28"/>
        </w:rPr>
      </w:pPr>
    </w:p>
    <w:p w:rsidR="003E7757" w:rsidRDefault="003E7757" w:rsidP="003A1D06">
      <w:pPr>
        <w:rPr>
          <w:b w:val="0"/>
          <w:color w:val="000000"/>
          <w:szCs w:val="28"/>
        </w:rPr>
      </w:pPr>
    </w:p>
    <w:p w:rsidR="003E7757" w:rsidRPr="003A1D06" w:rsidRDefault="003E7757" w:rsidP="003A1D06">
      <w:pPr>
        <w:rPr>
          <w:b w:val="0"/>
          <w:color w:val="000000"/>
          <w:szCs w:val="28"/>
        </w:rPr>
      </w:pPr>
      <w:r w:rsidRPr="003A1D06">
        <w:rPr>
          <w:b w:val="0"/>
          <w:color w:val="000000"/>
          <w:szCs w:val="28"/>
        </w:rPr>
        <w:t>Візи:</w:t>
      </w:r>
    </w:p>
    <w:p w:rsidR="003E7757" w:rsidRPr="003A1D06" w:rsidRDefault="003E7757" w:rsidP="003A1D06">
      <w:pPr>
        <w:rPr>
          <w:b w:val="0"/>
          <w:color w:val="000000"/>
          <w:szCs w:val="28"/>
        </w:rPr>
      </w:pPr>
    </w:p>
    <w:p w:rsidR="003E7757" w:rsidRPr="003A1D06" w:rsidRDefault="003E7757" w:rsidP="003A1D06">
      <w:pPr>
        <w:rPr>
          <w:b w:val="0"/>
          <w:color w:val="000000"/>
          <w:szCs w:val="28"/>
        </w:rPr>
      </w:pPr>
      <w:r w:rsidRPr="003A1D06">
        <w:rPr>
          <w:b w:val="0"/>
          <w:color w:val="000000"/>
          <w:szCs w:val="28"/>
        </w:rPr>
        <w:t>Юрисконсульт відділу освіти</w:t>
      </w:r>
    </w:p>
    <w:p w:rsidR="003E7757" w:rsidRPr="003A1D06" w:rsidRDefault="003E7757" w:rsidP="003A1D06">
      <w:pPr>
        <w:rPr>
          <w:b w:val="0"/>
          <w:color w:val="000000"/>
          <w:szCs w:val="28"/>
        </w:rPr>
      </w:pPr>
    </w:p>
    <w:p w:rsidR="003E7757" w:rsidRPr="003A1D06" w:rsidRDefault="003E7757" w:rsidP="003A1D06">
      <w:pPr>
        <w:rPr>
          <w:b w:val="0"/>
          <w:color w:val="000000"/>
          <w:szCs w:val="28"/>
        </w:rPr>
      </w:pPr>
      <w:r w:rsidRPr="003A1D06">
        <w:rPr>
          <w:b w:val="0"/>
          <w:color w:val="000000"/>
          <w:szCs w:val="28"/>
        </w:rPr>
        <w:t xml:space="preserve">                         Юлія Неділько</w:t>
      </w:r>
    </w:p>
    <w:p w:rsidR="003E7757" w:rsidRPr="003A1D06" w:rsidRDefault="003E7757" w:rsidP="003A1D06">
      <w:pPr>
        <w:rPr>
          <w:b w:val="0"/>
          <w:color w:val="000000"/>
          <w:szCs w:val="28"/>
        </w:rPr>
      </w:pPr>
    </w:p>
    <w:p w:rsidR="003E7757" w:rsidRPr="003A1D06" w:rsidRDefault="003E7757" w:rsidP="003A1D06">
      <w:pPr>
        <w:rPr>
          <w:b w:val="0"/>
          <w:szCs w:val="28"/>
        </w:rPr>
      </w:pPr>
      <w:r>
        <w:rPr>
          <w:b w:val="0"/>
          <w:szCs w:val="28"/>
        </w:rPr>
        <w:t>07</w:t>
      </w:r>
      <w:r w:rsidRPr="003A1D06">
        <w:rPr>
          <w:b w:val="0"/>
          <w:szCs w:val="28"/>
        </w:rPr>
        <w:t xml:space="preserve"> </w:t>
      </w:r>
      <w:r>
        <w:rPr>
          <w:b w:val="0"/>
          <w:szCs w:val="28"/>
        </w:rPr>
        <w:t>верес</w:t>
      </w:r>
      <w:r w:rsidRPr="003A1D06">
        <w:rPr>
          <w:b w:val="0"/>
          <w:szCs w:val="28"/>
        </w:rPr>
        <w:t>ня 2021 року</w:t>
      </w:r>
    </w:p>
    <w:p w:rsidR="003E7757" w:rsidRPr="00341500" w:rsidRDefault="003E7757" w:rsidP="003A1D06">
      <w:pPr>
        <w:rPr>
          <w:szCs w:val="28"/>
        </w:rPr>
      </w:pPr>
    </w:p>
    <w:p w:rsidR="003E7757" w:rsidRPr="00617A32" w:rsidRDefault="003E7757" w:rsidP="00617A32">
      <w:pPr>
        <w:rPr>
          <w:b w:val="0"/>
          <w:sz w:val="24"/>
          <w:szCs w:val="24"/>
        </w:rPr>
      </w:pPr>
    </w:p>
    <w:sectPr w:rsidR="003E7757" w:rsidRPr="00617A32" w:rsidSect="00E265C4">
      <w:headerReference w:type="even" r:id="rId8"/>
      <w:headerReference w:type="default" r:id="rId9"/>
      <w:pgSz w:w="11906" w:h="16838"/>
      <w:pgMar w:top="34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757" w:rsidRDefault="003E7757">
      <w:r>
        <w:separator/>
      </w:r>
    </w:p>
  </w:endnote>
  <w:endnote w:type="continuationSeparator" w:id="0">
    <w:p w:rsidR="003E7757" w:rsidRDefault="003E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757" w:rsidRDefault="003E7757">
      <w:r>
        <w:separator/>
      </w:r>
    </w:p>
  </w:footnote>
  <w:footnote w:type="continuationSeparator" w:id="0">
    <w:p w:rsidR="003E7757" w:rsidRDefault="003E77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757" w:rsidRDefault="003E7757" w:rsidP="000811E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7757" w:rsidRDefault="003E775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757" w:rsidRDefault="003E7757" w:rsidP="002143BA">
    <w:pPr>
      <w:pStyle w:val="Header"/>
      <w:framePr w:wrap="around" w:vAnchor="text" w:hAnchor="margin" w:xAlign="center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0267"/>
    <w:multiLevelType w:val="hybridMultilevel"/>
    <w:tmpl w:val="0F48A132"/>
    <w:lvl w:ilvl="0" w:tplc="19402306">
      <w:start w:val="2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">
    <w:nsid w:val="07FB4E4C"/>
    <w:multiLevelType w:val="hybridMultilevel"/>
    <w:tmpl w:val="E4F2BC9E"/>
    <w:lvl w:ilvl="0" w:tplc="3DF08892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EF20BE4"/>
    <w:multiLevelType w:val="hybridMultilevel"/>
    <w:tmpl w:val="911203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8A87DBF"/>
    <w:multiLevelType w:val="hybridMultilevel"/>
    <w:tmpl w:val="89AE53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68B"/>
    <w:rsid w:val="00000705"/>
    <w:rsid w:val="000013B5"/>
    <w:rsid w:val="00004014"/>
    <w:rsid w:val="00005198"/>
    <w:rsid w:val="00005996"/>
    <w:rsid w:val="00005BE7"/>
    <w:rsid w:val="00005DA2"/>
    <w:rsid w:val="0001064A"/>
    <w:rsid w:val="00024092"/>
    <w:rsid w:val="000254D1"/>
    <w:rsid w:val="00030252"/>
    <w:rsid w:val="00034635"/>
    <w:rsid w:val="00035427"/>
    <w:rsid w:val="0004238D"/>
    <w:rsid w:val="00043866"/>
    <w:rsid w:val="00043CE1"/>
    <w:rsid w:val="000643C1"/>
    <w:rsid w:val="000811EF"/>
    <w:rsid w:val="000A0AA6"/>
    <w:rsid w:val="000A31C1"/>
    <w:rsid w:val="000D0BDE"/>
    <w:rsid w:val="000D515E"/>
    <w:rsid w:val="000D57CF"/>
    <w:rsid w:val="000E58DB"/>
    <w:rsid w:val="000F11E0"/>
    <w:rsid w:val="0010124C"/>
    <w:rsid w:val="00103FBA"/>
    <w:rsid w:val="00123499"/>
    <w:rsid w:val="001429D7"/>
    <w:rsid w:val="0015103D"/>
    <w:rsid w:val="00151D1F"/>
    <w:rsid w:val="00153AF8"/>
    <w:rsid w:val="00157972"/>
    <w:rsid w:val="00165EF3"/>
    <w:rsid w:val="001776D9"/>
    <w:rsid w:val="0018376E"/>
    <w:rsid w:val="00183F8D"/>
    <w:rsid w:val="00194640"/>
    <w:rsid w:val="00196F5E"/>
    <w:rsid w:val="001A2091"/>
    <w:rsid w:val="001B3841"/>
    <w:rsid w:val="001B41C5"/>
    <w:rsid w:val="001B4B46"/>
    <w:rsid w:val="001C052E"/>
    <w:rsid w:val="001F5D06"/>
    <w:rsid w:val="00200C0B"/>
    <w:rsid w:val="00207CC4"/>
    <w:rsid w:val="00213BA4"/>
    <w:rsid w:val="002143BA"/>
    <w:rsid w:val="0021508C"/>
    <w:rsid w:val="00234A22"/>
    <w:rsid w:val="002400EA"/>
    <w:rsid w:val="002526AA"/>
    <w:rsid w:val="00274B2E"/>
    <w:rsid w:val="002822C5"/>
    <w:rsid w:val="00292527"/>
    <w:rsid w:val="002961BF"/>
    <w:rsid w:val="002974CD"/>
    <w:rsid w:val="002A1E2C"/>
    <w:rsid w:val="002A2CD4"/>
    <w:rsid w:val="002A5339"/>
    <w:rsid w:val="002A6363"/>
    <w:rsid w:val="002B48C3"/>
    <w:rsid w:val="002B60AA"/>
    <w:rsid w:val="002B6C4B"/>
    <w:rsid w:val="002D687D"/>
    <w:rsid w:val="002D7CA7"/>
    <w:rsid w:val="002F1628"/>
    <w:rsid w:val="002F6E61"/>
    <w:rsid w:val="00312951"/>
    <w:rsid w:val="00313BF6"/>
    <w:rsid w:val="00314052"/>
    <w:rsid w:val="00341500"/>
    <w:rsid w:val="00352644"/>
    <w:rsid w:val="00354843"/>
    <w:rsid w:val="00357489"/>
    <w:rsid w:val="00365259"/>
    <w:rsid w:val="00372D33"/>
    <w:rsid w:val="00377C89"/>
    <w:rsid w:val="003872E2"/>
    <w:rsid w:val="003939CC"/>
    <w:rsid w:val="00395416"/>
    <w:rsid w:val="003A162E"/>
    <w:rsid w:val="003A1D06"/>
    <w:rsid w:val="003A6F9B"/>
    <w:rsid w:val="003B1835"/>
    <w:rsid w:val="003C16E6"/>
    <w:rsid w:val="003C5F1F"/>
    <w:rsid w:val="003D3E3C"/>
    <w:rsid w:val="003E7757"/>
    <w:rsid w:val="003F012C"/>
    <w:rsid w:val="003F1280"/>
    <w:rsid w:val="0041249E"/>
    <w:rsid w:val="00415539"/>
    <w:rsid w:val="004241DF"/>
    <w:rsid w:val="00446E50"/>
    <w:rsid w:val="0045533D"/>
    <w:rsid w:val="00460326"/>
    <w:rsid w:val="00465282"/>
    <w:rsid w:val="00466CC7"/>
    <w:rsid w:val="00467799"/>
    <w:rsid w:val="0047172F"/>
    <w:rsid w:val="0048173F"/>
    <w:rsid w:val="00482A5F"/>
    <w:rsid w:val="004863F6"/>
    <w:rsid w:val="00486B38"/>
    <w:rsid w:val="00492154"/>
    <w:rsid w:val="004A036F"/>
    <w:rsid w:val="004B52F5"/>
    <w:rsid w:val="004D4352"/>
    <w:rsid w:val="004D5397"/>
    <w:rsid w:val="004E1F41"/>
    <w:rsid w:val="004E643D"/>
    <w:rsid w:val="004E71A3"/>
    <w:rsid w:val="004F051E"/>
    <w:rsid w:val="005074FB"/>
    <w:rsid w:val="005321E7"/>
    <w:rsid w:val="005372AA"/>
    <w:rsid w:val="00542064"/>
    <w:rsid w:val="005440D9"/>
    <w:rsid w:val="00562684"/>
    <w:rsid w:val="00570271"/>
    <w:rsid w:val="00574163"/>
    <w:rsid w:val="00582578"/>
    <w:rsid w:val="005838ED"/>
    <w:rsid w:val="0058413B"/>
    <w:rsid w:val="00590CA9"/>
    <w:rsid w:val="005A2F95"/>
    <w:rsid w:val="005B7875"/>
    <w:rsid w:val="005C2262"/>
    <w:rsid w:val="005C26A5"/>
    <w:rsid w:val="005C4C90"/>
    <w:rsid w:val="005D7A31"/>
    <w:rsid w:val="005F2E44"/>
    <w:rsid w:val="005F344D"/>
    <w:rsid w:val="00614563"/>
    <w:rsid w:val="00617A32"/>
    <w:rsid w:val="00627D6D"/>
    <w:rsid w:val="00635AD1"/>
    <w:rsid w:val="006372FF"/>
    <w:rsid w:val="0064359B"/>
    <w:rsid w:val="0065120F"/>
    <w:rsid w:val="0065124B"/>
    <w:rsid w:val="0065593C"/>
    <w:rsid w:val="006636A6"/>
    <w:rsid w:val="00673429"/>
    <w:rsid w:val="00673593"/>
    <w:rsid w:val="00680286"/>
    <w:rsid w:val="00691D8C"/>
    <w:rsid w:val="00697C12"/>
    <w:rsid w:val="006A3622"/>
    <w:rsid w:val="006C3137"/>
    <w:rsid w:val="006C7791"/>
    <w:rsid w:val="006D4458"/>
    <w:rsid w:val="006D4C62"/>
    <w:rsid w:val="006D69CB"/>
    <w:rsid w:val="006D75E7"/>
    <w:rsid w:val="006E09F1"/>
    <w:rsid w:val="006E0A7F"/>
    <w:rsid w:val="006F531E"/>
    <w:rsid w:val="006F6C1B"/>
    <w:rsid w:val="0070422E"/>
    <w:rsid w:val="00704DD8"/>
    <w:rsid w:val="00741BF9"/>
    <w:rsid w:val="007442D6"/>
    <w:rsid w:val="007564F9"/>
    <w:rsid w:val="00764F69"/>
    <w:rsid w:val="00775BA9"/>
    <w:rsid w:val="007957BE"/>
    <w:rsid w:val="00796FF3"/>
    <w:rsid w:val="007C0490"/>
    <w:rsid w:val="007D0E0E"/>
    <w:rsid w:val="007D26B2"/>
    <w:rsid w:val="007D562A"/>
    <w:rsid w:val="007E1BC7"/>
    <w:rsid w:val="007E337D"/>
    <w:rsid w:val="007E4712"/>
    <w:rsid w:val="007E47D8"/>
    <w:rsid w:val="007E53C4"/>
    <w:rsid w:val="007E6B66"/>
    <w:rsid w:val="007F0AE9"/>
    <w:rsid w:val="007F16C1"/>
    <w:rsid w:val="007F3325"/>
    <w:rsid w:val="007F5ABE"/>
    <w:rsid w:val="00806B4C"/>
    <w:rsid w:val="0081635F"/>
    <w:rsid w:val="00817232"/>
    <w:rsid w:val="00830E4F"/>
    <w:rsid w:val="00833AFB"/>
    <w:rsid w:val="008401FF"/>
    <w:rsid w:val="00841756"/>
    <w:rsid w:val="00853D18"/>
    <w:rsid w:val="00856C11"/>
    <w:rsid w:val="008612B3"/>
    <w:rsid w:val="008820D2"/>
    <w:rsid w:val="008A144C"/>
    <w:rsid w:val="008B1877"/>
    <w:rsid w:val="008D40E3"/>
    <w:rsid w:val="008D7AC1"/>
    <w:rsid w:val="008E3320"/>
    <w:rsid w:val="008E7144"/>
    <w:rsid w:val="008F2E03"/>
    <w:rsid w:val="008F447F"/>
    <w:rsid w:val="008F4FBF"/>
    <w:rsid w:val="00900CCC"/>
    <w:rsid w:val="00916B20"/>
    <w:rsid w:val="009317BF"/>
    <w:rsid w:val="00944ECC"/>
    <w:rsid w:val="00945A50"/>
    <w:rsid w:val="009476EB"/>
    <w:rsid w:val="0095674F"/>
    <w:rsid w:val="0096127E"/>
    <w:rsid w:val="00962F30"/>
    <w:rsid w:val="009657F0"/>
    <w:rsid w:val="0096667E"/>
    <w:rsid w:val="00966823"/>
    <w:rsid w:val="00974F76"/>
    <w:rsid w:val="009761EF"/>
    <w:rsid w:val="00985772"/>
    <w:rsid w:val="00991043"/>
    <w:rsid w:val="009A2CF2"/>
    <w:rsid w:val="009A71CC"/>
    <w:rsid w:val="009B219C"/>
    <w:rsid w:val="009C7007"/>
    <w:rsid w:val="00A033EA"/>
    <w:rsid w:val="00A0403B"/>
    <w:rsid w:val="00A16515"/>
    <w:rsid w:val="00A25F9A"/>
    <w:rsid w:val="00A378B7"/>
    <w:rsid w:val="00A37D69"/>
    <w:rsid w:val="00A525CD"/>
    <w:rsid w:val="00A53EE3"/>
    <w:rsid w:val="00A575AA"/>
    <w:rsid w:val="00A63CAC"/>
    <w:rsid w:val="00A64022"/>
    <w:rsid w:val="00A66AFB"/>
    <w:rsid w:val="00A70AB7"/>
    <w:rsid w:val="00A90055"/>
    <w:rsid w:val="00A9249C"/>
    <w:rsid w:val="00AA4A9C"/>
    <w:rsid w:val="00AB22D2"/>
    <w:rsid w:val="00AC3619"/>
    <w:rsid w:val="00AE1DD8"/>
    <w:rsid w:val="00AF2A7C"/>
    <w:rsid w:val="00AF366F"/>
    <w:rsid w:val="00B0514A"/>
    <w:rsid w:val="00B30345"/>
    <w:rsid w:val="00B3168B"/>
    <w:rsid w:val="00B33836"/>
    <w:rsid w:val="00B41966"/>
    <w:rsid w:val="00B44BAC"/>
    <w:rsid w:val="00B53E6B"/>
    <w:rsid w:val="00B61811"/>
    <w:rsid w:val="00B7561C"/>
    <w:rsid w:val="00B90C9D"/>
    <w:rsid w:val="00BA39E9"/>
    <w:rsid w:val="00BC287B"/>
    <w:rsid w:val="00BD0E37"/>
    <w:rsid w:val="00BD248A"/>
    <w:rsid w:val="00BD2E2D"/>
    <w:rsid w:val="00C0161F"/>
    <w:rsid w:val="00C02EFF"/>
    <w:rsid w:val="00C10E87"/>
    <w:rsid w:val="00C11178"/>
    <w:rsid w:val="00C22B0F"/>
    <w:rsid w:val="00C4010B"/>
    <w:rsid w:val="00C5260B"/>
    <w:rsid w:val="00C72727"/>
    <w:rsid w:val="00C73A35"/>
    <w:rsid w:val="00C7495E"/>
    <w:rsid w:val="00C75E5A"/>
    <w:rsid w:val="00C77352"/>
    <w:rsid w:val="00C94704"/>
    <w:rsid w:val="00C95716"/>
    <w:rsid w:val="00C962AC"/>
    <w:rsid w:val="00CA055F"/>
    <w:rsid w:val="00CA1C62"/>
    <w:rsid w:val="00CB3416"/>
    <w:rsid w:val="00CB5F4B"/>
    <w:rsid w:val="00CC36F1"/>
    <w:rsid w:val="00CC574D"/>
    <w:rsid w:val="00CD16E9"/>
    <w:rsid w:val="00CD1F98"/>
    <w:rsid w:val="00CE0B2E"/>
    <w:rsid w:val="00CF0D33"/>
    <w:rsid w:val="00CF1695"/>
    <w:rsid w:val="00D21243"/>
    <w:rsid w:val="00D2702F"/>
    <w:rsid w:val="00D27AEF"/>
    <w:rsid w:val="00D51A17"/>
    <w:rsid w:val="00D532EC"/>
    <w:rsid w:val="00D610FE"/>
    <w:rsid w:val="00D61C32"/>
    <w:rsid w:val="00D6393E"/>
    <w:rsid w:val="00D80207"/>
    <w:rsid w:val="00D80A6D"/>
    <w:rsid w:val="00D85DF9"/>
    <w:rsid w:val="00D862A8"/>
    <w:rsid w:val="00DA195C"/>
    <w:rsid w:val="00DA6FF9"/>
    <w:rsid w:val="00DB6494"/>
    <w:rsid w:val="00DC231D"/>
    <w:rsid w:val="00DD0CAD"/>
    <w:rsid w:val="00DD27F8"/>
    <w:rsid w:val="00DD53E9"/>
    <w:rsid w:val="00DE5035"/>
    <w:rsid w:val="00DF4D8F"/>
    <w:rsid w:val="00E00E6B"/>
    <w:rsid w:val="00E01929"/>
    <w:rsid w:val="00E1675F"/>
    <w:rsid w:val="00E265C4"/>
    <w:rsid w:val="00E275D2"/>
    <w:rsid w:val="00E32619"/>
    <w:rsid w:val="00E458D6"/>
    <w:rsid w:val="00E46424"/>
    <w:rsid w:val="00E46E90"/>
    <w:rsid w:val="00E5494F"/>
    <w:rsid w:val="00E573D7"/>
    <w:rsid w:val="00E62313"/>
    <w:rsid w:val="00E62C1D"/>
    <w:rsid w:val="00E77CDE"/>
    <w:rsid w:val="00E77D57"/>
    <w:rsid w:val="00E90EFB"/>
    <w:rsid w:val="00E927ED"/>
    <w:rsid w:val="00E942B9"/>
    <w:rsid w:val="00E9637B"/>
    <w:rsid w:val="00EA690A"/>
    <w:rsid w:val="00EB389F"/>
    <w:rsid w:val="00ED04B0"/>
    <w:rsid w:val="00ED4DE6"/>
    <w:rsid w:val="00EE6B01"/>
    <w:rsid w:val="00EF7CC9"/>
    <w:rsid w:val="00F13348"/>
    <w:rsid w:val="00F14D8E"/>
    <w:rsid w:val="00F20F80"/>
    <w:rsid w:val="00F3260A"/>
    <w:rsid w:val="00F35602"/>
    <w:rsid w:val="00F422CE"/>
    <w:rsid w:val="00F42900"/>
    <w:rsid w:val="00F45153"/>
    <w:rsid w:val="00F64139"/>
    <w:rsid w:val="00F72CF9"/>
    <w:rsid w:val="00F80C64"/>
    <w:rsid w:val="00F87F3A"/>
    <w:rsid w:val="00FA2142"/>
    <w:rsid w:val="00FA326F"/>
    <w:rsid w:val="00FA64A4"/>
    <w:rsid w:val="00FB41A5"/>
    <w:rsid w:val="00FD5369"/>
    <w:rsid w:val="00FE4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1EF"/>
    <w:rPr>
      <w:b/>
      <w:bCs/>
      <w:sz w:val="28"/>
      <w:szCs w:val="20"/>
      <w:lang w:val="uk-U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761EF"/>
    <w:pPr>
      <w:keepNext/>
      <w:jc w:val="center"/>
      <w:outlineLvl w:val="4"/>
    </w:pPr>
    <w:rPr>
      <w:rFonts w:eastAsia="Arial Unicode MS"/>
      <w:b w:val="0"/>
      <w:bCs w:val="0"/>
      <w:caps/>
      <w:sz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761EF"/>
    <w:pPr>
      <w:keepNext/>
      <w:jc w:val="center"/>
      <w:outlineLvl w:val="5"/>
    </w:pPr>
    <w:rPr>
      <w:rFonts w:eastAsia="Arial Unicode MS"/>
      <w:bCs w:val="0"/>
      <w:sz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761EF"/>
    <w:pPr>
      <w:keepNext/>
      <w:jc w:val="center"/>
      <w:outlineLvl w:val="7"/>
    </w:pPr>
    <w:rPr>
      <w:bCs w:val="0"/>
      <w:sz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E7144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E7144"/>
    <w:rPr>
      <w:rFonts w:ascii="Calibri" w:hAnsi="Calibri" w:cs="Times New Roman"/>
      <w:lang w:val="uk-U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E7144"/>
    <w:rPr>
      <w:rFonts w:ascii="Calibri" w:hAnsi="Calibri" w:cs="Times New Roman"/>
      <w:b/>
      <w:bCs/>
      <w:i/>
      <w:iCs/>
      <w:sz w:val="24"/>
      <w:szCs w:val="24"/>
      <w:lang w:val="uk-UA"/>
    </w:rPr>
  </w:style>
  <w:style w:type="paragraph" w:styleId="Header">
    <w:name w:val="header"/>
    <w:basedOn w:val="Normal"/>
    <w:link w:val="HeaderChar"/>
    <w:uiPriority w:val="99"/>
    <w:rsid w:val="002A636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E7144"/>
    <w:rPr>
      <w:rFonts w:cs="Times New Roman"/>
      <w:b/>
      <w:bCs/>
      <w:sz w:val="20"/>
      <w:szCs w:val="20"/>
      <w:lang w:val="uk-UA"/>
    </w:rPr>
  </w:style>
  <w:style w:type="character" w:styleId="PageNumber">
    <w:name w:val="page number"/>
    <w:basedOn w:val="DefaultParagraphFont"/>
    <w:uiPriority w:val="99"/>
    <w:rsid w:val="002A636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B41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B41C5"/>
    <w:rPr>
      <w:rFonts w:ascii="Tahoma" w:hAnsi="Tahoma" w:cs="Tahoma"/>
      <w:b/>
      <w:bCs/>
      <w:sz w:val="16"/>
      <w:szCs w:val="16"/>
      <w:lang w:val="uk-UA"/>
    </w:rPr>
  </w:style>
  <w:style w:type="paragraph" w:styleId="ListParagraph">
    <w:name w:val="List Paragraph"/>
    <w:basedOn w:val="Normal"/>
    <w:uiPriority w:val="99"/>
    <w:qFormat/>
    <w:rsid w:val="0029252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3652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65259"/>
    <w:rPr>
      <w:rFonts w:cs="Times New Roman"/>
      <w:b/>
      <w:bCs/>
      <w:sz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16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674</TotalTime>
  <Pages>3</Pages>
  <Words>604</Words>
  <Characters>3444</Characters>
  <Application>Microsoft Office Outlook</Application>
  <DocSecurity>0</DocSecurity>
  <Lines>0</Lines>
  <Paragraphs>0</Paragraphs>
  <ScaleCrop>false</ScaleCrop>
  <Company>Молочный техникум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Фаина</dc:creator>
  <cp:keywords/>
  <dc:description/>
  <cp:lastModifiedBy>Galya</cp:lastModifiedBy>
  <cp:revision>66</cp:revision>
  <cp:lastPrinted>2021-08-18T07:16:00Z</cp:lastPrinted>
  <dcterms:created xsi:type="dcterms:W3CDTF">2020-12-10T07:02:00Z</dcterms:created>
  <dcterms:modified xsi:type="dcterms:W3CDTF">2021-09-14T13:02:00Z</dcterms:modified>
</cp:coreProperties>
</file>